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CA" w:rsidRPr="005A0A71" w:rsidRDefault="002453CA" w:rsidP="008341C2">
      <w:pPr>
        <w:jc w:val="center"/>
        <w:rPr>
          <w:rFonts w:ascii="宋体"/>
          <w:b/>
          <w:sz w:val="32"/>
          <w:szCs w:val="32"/>
        </w:rPr>
      </w:pPr>
      <w:r w:rsidRPr="005A0A71">
        <w:rPr>
          <w:rFonts w:ascii="宋体" w:hAnsi="宋体" w:hint="eastAsia"/>
          <w:b/>
          <w:sz w:val="32"/>
          <w:szCs w:val="32"/>
        </w:rPr>
        <w:t>团委便民措施</w:t>
      </w:r>
    </w:p>
    <w:p w:rsidR="002453CA" w:rsidRDefault="002453CA" w:rsidP="008341C2">
      <w:pPr>
        <w:jc w:val="center"/>
        <w:rPr>
          <w:b/>
          <w:sz w:val="28"/>
          <w:szCs w:val="28"/>
        </w:rPr>
      </w:pPr>
    </w:p>
    <w:p w:rsidR="002453CA" w:rsidRPr="00EE6561" w:rsidRDefault="002453CA" w:rsidP="007E4EBB">
      <w:pPr>
        <w:ind w:firstLineChars="250" w:firstLine="31680"/>
        <w:rPr>
          <w:rFonts w:ascii="仿宋_GB2312" w:eastAsia="仿宋_GB2312"/>
          <w:sz w:val="28"/>
          <w:szCs w:val="28"/>
        </w:rPr>
      </w:pPr>
      <w:r w:rsidRPr="00EE6561">
        <w:rPr>
          <w:rFonts w:ascii="仿宋_GB2312" w:eastAsia="仿宋_GB2312" w:hAnsi="宋体"/>
          <w:sz w:val="28"/>
          <w:szCs w:val="28"/>
        </w:rPr>
        <w:t>1</w:t>
      </w:r>
      <w:r w:rsidRPr="00EE6561">
        <w:rPr>
          <w:rFonts w:ascii="仿宋_GB2312" w:eastAsia="仿宋_GB2312" w:hAnsi="宋体" w:hint="eastAsia"/>
          <w:sz w:val="28"/>
          <w:szCs w:val="28"/>
        </w:rPr>
        <w:t>、开发还睡呀学生微信公众平台，为用户提供即时教室查询、校内通知、讲座信息、学生社团活动推荐、就业指导访谈、社团风采展示等；</w:t>
      </w:r>
    </w:p>
    <w:p w:rsidR="002453CA" w:rsidRPr="00EE6561" w:rsidRDefault="002453CA" w:rsidP="007E4EBB">
      <w:pPr>
        <w:ind w:firstLineChars="250" w:firstLine="31680"/>
        <w:rPr>
          <w:rFonts w:ascii="仿宋_GB2312" w:eastAsia="仿宋_GB2312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、在各教学楼下，制作教学楼空教室板，方便自习学生；</w:t>
      </w:r>
    </w:p>
    <w:p w:rsidR="002453CA" w:rsidRPr="00EE6561" w:rsidRDefault="002453CA" w:rsidP="007E4EBB">
      <w:pPr>
        <w:ind w:firstLineChars="250" w:firstLine="31680"/>
        <w:rPr>
          <w:rFonts w:ascii="仿宋_GB2312" w:eastAsia="仿宋_GB2312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/>
          <w:kern w:val="0"/>
          <w:sz w:val="28"/>
          <w:szCs w:val="28"/>
        </w:rPr>
        <w:t>3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、建立吉林大学学生会人人网公共主页，面向全校师生提供失物招领等服务；</w:t>
      </w:r>
    </w:p>
    <w:p w:rsidR="002453CA" w:rsidRPr="00EE6561" w:rsidRDefault="002453CA" w:rsidP="007E4EBB">
      <w:pPr>
        <w:ind w:firstLineChars="250" w:firstLine="31680"/>
        <w:rPr>
          <w:rFonts w:ascii="仿宋_GB2312" w:eastAsia="仿宋_GB2312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/>
          <w:kern w:val="0"/>
          <w:sz w:val="28"/>
          <w:szCs w:val="28"/>
        </w:rPr>
        <w:t>4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、举办魅力吉大名师讲座、就业指导讲座等，让全校师生从多方面、多角度受益；</w:t>
      </w:r>
    </w:p>
    <w:p w:rsidR="002453CA" w:rsidRPr="00EE6561" w:rsidRDefault="002453CA" w:rsidP="007E4EBB">
      <w:pPr>
        <w:ind w:leftChars="334" w:left="31680"/>
        <w:rPr>
          <w:rFonts w:ascii="仿宋_GB2312" w:eastAsia="仿宋_GB2312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/>
          <w:kern w:val="0"/>
          <w:sz w:val="28"/>
          <w:szCs w:val="28"/>
        </w:rPr>
        <w:t>5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、建立团委书记</w:t>
      </w:r>
      <w:r w:rsidRPr="00EE6561">
        <w:rPr>
          <w:rFonts w:ascii="仿宋_GB2312" w:eastAsia="仿宋_GB2312" w:hAnsi="宋体" w:cs="宋体"/>
          <w:kern w:val="0"/>
          <w:sz w:val="28"/>
          <w:szCs w:val="28"/>
        </w:rPr>
        <w:t>QQ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群，搭建沟通平台，减少校区间工作不便；</w:t>
      </w:r>
      <w:r w:rsidRPr="00EE6561">
        <w:rPr>
          <w:rFonts w:ascii="仿宋_GB2312" w:eastAsia="仿宋_GB2312" w:hAnsi="宋体" w:cs="宋体"/>
          <w:kern w:val="0"/>
          <w:sz w:val="28"/>
          <w:szCs w:val="28"/>
        </w:rPr>
        <w:t>6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、通过人人网、新浪微博、腾讯微博等新</w:t>
      </w:r>
      <w:bookmarkStart w:id="0" w:name="_GoBack"/>
      <w:bookmarkEnd w:id="0"/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媒体形式，大力加强</w:t>
      </w:r>
    </w:p>
    <w:p w:rsidR="002453CA" w:rsidRPr="00EE6561" w:rsidRDefault="002453CA" w:rsidP="00660B44">
      <w:pPr>
        <w:rPr>
          <w:rFonts w:ascii="仿宋_GB2312" w:eastAsia="仿宋_GB2312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校团委和各基层团委的宣传力度；</w:t>
      </w:r>
    </w:p>
    <w:p w:rsidR="002453CA" w:rsidRPr="00EE6561" w:rsidRDefault="002453CA" w:rsidP="007E4EBB">
      <w:pPr>
        <w:ind w:firstLineChars="250" w:firstLine="31680"/>
        <w:rPr>
          <w:rFonts w:ascii="仿宋_GB2312" w:eastAsia="仿宋_GB2312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/>
          <w:kern w:val="0"/>
          <w:sz w:val="28"/>
          <w:szCs w:val="28"/>
        </w:rPr>
        <w:t>7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、积极联系，拓宽渠道，设立多家大学生志愿服务基地、社会实践基地等，为广大学生选择；</w:t>
      </w:r>
    </w:p>
    <w:p w:rsidR="002453CA" w:rsidRPr="00EE6561" w:rsidRDefault="002453CA" w:rsidP="007E4EBB">
      <w:pPr>
        <w:ind w:firstLineChars="250" w:firstLine="31680"/>
        <w:rPr>
          <w:rFonts w:ascii="仿宋_GB2312" w:eastAsia="仿宋_GB2312" w:hAnsi="宋体" w:cs="宋体"/>
          <w:kern w:val="0"/>
          <w:sz w:val="28"/>
          <w:szCs w:val="28"/>
        </w:rPr>
      </w:pPr>
      <w:r w:rsidRPr="00EE6561">
        <w:rPr>
          <w:rFonts w:ascii="仿宋_GB2312" w:eastAsia="仿宋_GB2312" w:hAnsi="宋体" w:cs="宋体"/>
          <w:kern w:val="0"/>
          <w:sz w:val="28"/>
          <w:szCs w:val="28"/>
        </w:rPr>
        <w:t>8</w:t>
      </w:r>
      <w:r w:rsidRPr="00EE6561">
        <w:rPr>
          <w:rFonts w:ascii="仿宋_GB2312" w:eastAsia="仿宋_GB2312" w:hAnsi="宋体" w:cs="宋体" w:hint="eastAsia"/>
          <w:kern w:val="0"/>
          <w:sz w:val="28"/>
          <w:szCs w:val="28"/>
        </w:rPr>
        <w:t>、成立素拓中心，为各学院素拓活动提供技术、道具支持等。</w:t>
      </w:r>
    </w:p>
    <w:p w:rsidR="002453CA" w:rsidRPr="005A0A71" w:rsidRDefault="002453CA" w:rsidP="00EE6561">
      <w:pPr>
        <w:rPr>
          <w:rFonts w:ascii="宋体" w:cs="宋体"/>
          <w:kern w:val="0"/>
          <w:sz w:val="28"/>
          <w:szCs w:val="28"/>
        </w:rPr>
      </w:pPr>
    </w:p>
    <w:p w:rsidR="002453CA" w:rsidRPr="005A0A71" w:rsidRDefault="002453CA" w:rsidP="005A0A71">
      <w:pPr>
        <w:jc w:val="right"/>
        <w:rPr>
          <w:rFonts w:ascii="宋体" w:cs="宋体"/>
          <w:kern w:val="0"/>
          <w:sz w:val="28"/>
          <w:szCs w:val="28"/>
        </w:rPr>
      </w:pPr>
      <w:r w:rsidRPr="005A0A71">
        <w:rPr>
          <w:rFonts w:ascii="宋体" w:hAnsi="宋体" w:cs="宋体"/>
          <w:kern w:val="0"/>
          <w:sz w:val="28"/>
          <w:szCs w:val="28"/>
        </w:rPr>
        <w:t xml:space="preserve">                                </w:t>
      </w:r>
    </w:p>
    <w:sectPr w:rsidR="002453CA" w:rsidRPr="005A0A71" w:rsidSect="008F0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3CA" w:rsidRDefault="002453CA" w:rsidP="008341C2">
      <w:r>
        <w:separator/>
      </w:r>
    </w:p>
  </w:endnote>
  <w:endnote w:type="continuationSeparator" w:id="1">
    <w:p w:rsidR="002453CA" w:rsidRDefault="002453CA" w:rsidP="0083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3CA" w:rsidRDefault="002453CA" w:rsidP="008341C2">
      <w:r>
        <w:separator/>
      </w:r>
    </w:p>
  </w:footnote>
  <w:footnote w:type="continuationSeparator" w:id="1">
    <w:p w:rsidR="002453CA" w:rsidRDefault="002453CA" w:rsidP="008341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AEB"/>
    <w:multiLevelType w:val="hybridMultilevel"/>
    <w:tmpl w:val="FA32110C"/>
    <w:lvl w:ilvl="0" w:tplc="10EC7EB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BA1"/>
    <w:rsid w:val="001360B1"/>
    <w:rsid w:val="001C3D21"/>
    <w:rsid w:val="002453CA"/>
    <w:rsid w:val="00291CBB"/>
    <w:rsid w:val="00390C40"/>
    <w:rsid w:val="00487BA1"/>
    <w:rsid w:val="004901B9"/>
    <w:rsid w:val="005A0A71"/>
    <w:rsid w:val="00660B44"/>
    <w:rsid w:val="006747C4"/>
    <w:rsid w:val="0069491F"/>
    <w:rsid w:val="007E4EBB"/>
    <w:rsid w:val="008341C2"/>
    <w:rsid w:val="008F0B0F"/>
    <w:rsid w:val="008F2792"/>
    <w:rsid w:val="009B1F5D"/>
    <w:rsid w:val="00B07A73"/>
    <w:rsid w:val="00C034FA"/>
    <w:rsid w:val="00C03630"/>
    <w:rsid w:val="00D057A3"/>
    <w:rsid w:val="00D56FE5"/>
    <w:rsid w:val="00D96961"/>
    <w:rsid w:val="00EE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63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3630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834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41C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34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41C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3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1</Pages>
  <Words>52</Words>
  <Characters>300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</cp:revision>
  <cp:lastPrinted>2013-11-04T05:52:00Z</cp:lastPrinted>
  <dcterms:created xsi:type="dcterms:W3CDTF">2013-11-04T02:21:00Z</dcterms:created>
  <dcterms:modified xsi:type="dcterms:W3CDTF">2013-12-16T03:30:00Z</dcterms:modified>
</cp:coreProperties>
</file>